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EB3" w:rsidRDefault="007535F8" w:rsidP="00FD2EB3">
      <w:pPr>
        <w:pStyle w:val="2"/>
      </w:pPr>
      <w:bookmarkStart w:id="0" w:name="_Toc375071055"/>
      <w:bookmarkStart w:id="1" w:name="_Toc389576861"/>
      <w:bookmarkStart w:id="2" w:name="_Toc392747746"/>
      <w:bookmarkEnd w:id="0"/>
      <w:r w:rsidRPr="00321878">
        <w:t>HH3C-UI-MAN-</w:t>
      </w:r>
      <w:bookmarkStart w:id="3" w:name="_GoBack"/>
      <w:bookmarkEnd w:id="3"/>
      <w:r w:rsidRPr="00321878">
        <w:t>MIB</w:t>
      </w:r>
      <w:bookmarkEnd w:id="1"/>
      <w:bookmarkEnd w:id="2"/>
    </w:p>
    <w:p w:rsidR="007535F8" w:rsidRPr="00321878" w:rsidRDefault="007535F8" w:rsidP="007535F8">
      <w:r w:rsidRPr="00321878">
        <w:t>本节介绍</w:t>
      </w:r>
      <w:r w:rsidRPr="00321878">
        <w:t>HH3C-UI-MAN-MIB</w:t>
      </w:r>
      <w:r w:rsidRPr="00321878">
        <w:t>模块输出的告警信息。</w:t>
      </w:r>
    </w:p>
    <w:p w:rsidR="007535F8" w:rsidRPr="00321878" w:rsidRDefault="007535F8" w:rsidP="007535F8">
      <w:pPr>
        <w:pStyle w:val="3"/>
      </w:pPr>
      <w:bookmarkStart w:id="4" w:name="_Toc389576862"/>
      <w:bookmarkStart w:id="5" w:name="_Toc392747747"/>
      <w:r w:rsidRPr="00321878">
        <w:t>hh3cLogIn</w:t>
      </w:r>
      <w:bookmarkEnd w:id="4"/>
      <w:bookmarkEnd w:id="5"/>
    </w:p>
    <w:p w:rsidR="007535F8" w:rsidRPr="00321878" w:rsidRDefault="007535F8" w:rsidP="007535F8">
      <w:pPr>
        <w:pStyle w:val="Command"/>
      </w:pPr>
      <w:r w:rsidRPr="00321878">
        <w:t>【属性】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810"/>
        <w:gridCol w:w="7158"/>
      </w:tblGrid>
      <w:tr w:rsidR="007535F8" w:rsidRPr="00321878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535F8" w:rsidRPr="00321878" w:rsidRDefault="007535F8" w:rsidP="00705440">
            <w:pPr>
              <w:pStyle w:val="TableHeadingleft"/>
            </w:pPr>
            <w:r w:rsidRPr="00321878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535F8" w:rsidRPr="00321878" w:rsidRDefault="007535F8" w:rsidP="00705440">
            <w:pPr>
              <w:pStyle w:val="TableText"/>
            </w:pPr>
            <w:r w:rsidRPr="00321878">
              <w:t>1.3.6.1.4.1.25506.2.2.1.1.3.0.1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t>hh3c-ui-man.mib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t>-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rPr>
                <w:rFonts w:hint="eastAsia"/>
              </w:rPr>
              <w:t>开启</w:t>
            </w:r>
          </w:p>
        </w:tc>
      </w:tr>
    </w:tbl>
    <w:p w:rsidR="007535F8" w:rsidRPr="00321878" w:rsidRDefault="007535F8" w:rsidP="007535F8"/>
    <w:p w:rsidR="007535F8" w:rsidRPr="00321878" w:rsidRDefault="007535F8" w:rsidP="007535F8">
      <w:pPr>
        <w:pStyle w:val="Command"/>
      </w:pPr>
      <w:r w:rsidRPr="00321878">
        <w:t>【描述】</w:t>
      </w:r>
    </w:p>
    <w:p w:rsidR="007535F8" w:rsidRPr="00321878" w:rsidRDefault="007535F8" w:rsidP="007535F8">
      <w:r w:rsidRPr="00321878">
        <w:rPr>
          <w:rFonts w:hint="eastAsia"/>
        </w:rPr>
        <w:t>用户登录到系统。</w:t>
      </w:r>
    </w:p>
    <w:p w:rsidR="007535F8" w:rsidRPr="00321878" w:rsidRDefault="007535F8" w:rsidP="007535F8">
      <w:pPr>
        <w:pStyle w:val="Command"/>
      </w:pPr>
      <w:r w:rsidRPr="00321878">
        <w:t>【状态控制】</w:t>
      </w:r>
    </w:p>
    <w:p w:rsidR="00D63631" w:rsidRPr="00321878" w:rsidRDefault="00D63631" w:rsidP="007535F8">
      <w:r w:rsidRPr="00D63631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7535F8" w:rsidRPr="00321878" w:rsidRDefault="007535F8" w:rsidP="007535F8">
      <w:pPr>
        <w:pStyle w:val="Command"/>
      </w:pPr>
      <w:r w:rsidRPr="00321878">
        <w:t>【绑定变量】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3607"/>
        <w:gridCol w:w="2045"/>
        <w:gridCol w:w="3316"/>
      </w:tblGrid>
      <w:tr w:rsidR="007535F8" w:rsidRPr="00321878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OID</w:t>
            </w:r>
            <w:r w:rsidRPr="00321878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取值范围</w:t>
            </w:r>
          </w:p>
        </w:tc>
      </w:tr>
      <w:tr w:rsidR="007535F8" w:rsidRPr="00321878" w:rsidTr="00705440">
        <w:trPr>
          <w:cantSplit/>
        </w:trPr>
        <w:tc>
          <w:tcPr>
            <w:tcW w:w="3607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1.3.6.1.4.1.25506.2.2.1.1.2.1 (hh3cTerminalUserName)</w:t>
            </w:r>
          </w:p>
        </w:tc>
        <w:tc>
          <w:tcPr>
            <w:tcW w:w="2045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  <w:tr w:rsidR="007535F8" w:rsidRPr="00321878" w:rsidTr="00705440">
        <w:trPr>
          <w:cantSplit/>
        </w:trPr>
        <w:tc>
          <w:tcPr>
            <w:tcW w:w="3607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1.3.6.1.4.1.25506.2.2.1.1.2.2 (hh3cTerminalSource)</w:t>
            </w:r>
          </w:p>
        </w:tc>
        <w:tc>
          <w:tcPr>
            <w:tcW w:w="2045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</w:tbl>
    <w:p w:rsidR="007535F8" w:rsidRPr="00321878" w:rsidRDefault="007535F8" w:rsidP="007535F8"/>
    <w:p w:rsidR="007535F8" w:rsidRPr="00321878" w:rsidRDefault="007535F8" w:rsidP="007535F8">
      <w:pPr>
        <w:pStyle w:val="Command"/>
      </w:pPr>
      <w:r w:rsidRPr="00321878">
        <w:t>【处理建议】</w:t>
      </w:r>
    </w:p>
    <w:p w:rsidR="007535F8" w:rsidRPr="00321878" w:rsidRDefault="007535F8" w:rsidP="007535F8">
      <w:r w:rsidRPr="00321878">
        <w:rPr>
          <w:rFonts w:hint="eastAsia"/>
        </w:rPr>
        <w:t>无需</w:t>
      </w:r>
      <w:r w:rsidR="00730F13">
        <w:rPr>
          <w:rFonts w:hint="eastAsia"/>
        </w:rPr>
        <w:t>处理</w:t>
      </w:r>
      <w:r w:rsidRPr="00321878">
        <w:rPr>
          <w:rFonts w:hint="eastAsia"/>
        </w:rPr>
        <w:t>。</w:t>
      </w:r>
    </w:p>
    <w:p w:rsidR="007535F8" w:rsidRPr="00321878" w:rsidRDefault="007535F8" w:rsidP="007535F8">
      <w:pPr>
        <w:pStyle w:val="3"/>
      </w:pPr>
      <w:bookmarkStart w:id="6" w:name="_Toc389576863"/>
      <w:bookmarkStart w:id="7" w:name="_Toc392747748"/>
      <w:r w:rsidRPr="00321878">
        <w:t>hh3cLogOut</w:t>
      </w:r>
      <w:bookmarkEnd w:id="6"/>
      <w:bookmarkEnd w:id="7"/>
    </w:p>
    <w:p w:rsidR="007535F8" w:rsidRPr="00321878" w:rsidRDefault="007535F8" w:rsidP="007535F8">
      <w:pPr>
        <w:pStyle w:val="Command"/>
      </w:pPr>
      <w:r w:rsidRPr="00321878">
        <w:t>【属性】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810"/>
        <w:gridCol w:w="7158"/>
      </w:tblGrid>
      <w:tr w:rsidR="007535F8" w:rsidRPr="00321878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535F8" w:rsidRPr="00321878" w:rsidRDefault="007535F8" w:rsidP="00705440">
            <w:pPr>
              <w:pStyle w:val="TableHeadingleft"/>
            </w:pPr>
            <w:r w:rsidRPr="00321878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535F8" w:rsidRPr="00321878" w:rsidRDefault="007535F8" w:rsidP="00705440">
            <w:pPr>
              <w:pStyle w:val="TableText"/>
            </w:pPr>
            <w:r w:rsidRPr="00321878">
              <w:t>1.3.6.1.4.1.25506.2.2.1.1.3.0.2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t>hh3c-ui-man.mib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t>-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rPr>
                <w:rFonts w:hint="eastAsia"/>
              </w:rPr>
              <w:t>开启</w:t>
            </w:r>
          </w:p>
        </w:tc>
      </w:tr>
    </w:tbl>
    <w:p w:rsidR="007535F8" w:rsidRPr="00321878" w:rsidRDefault="007535F8" w:rsidP="007535F8"/>
    <w:p w:rsidR="007535F8" w:rsidRPr="00321878" w:rsidRDefault="007535F8" w:rsidP="007535F8">
      <w:pPr>
        <w:pStyle w:val="Command"/>
      </w:pPr>
      <w:r w:rsidRPr="00321878">
        <w:t>【描述】</w:t>
      </w:r>
    </w:p>
    <w:p w:rsidR="007535F8" w:rsidRPr="00321878" w:rsidRDefault="007535F8" w:rsidP="007535F8">
      <w:r w:rsidRPr="00321878">
        <w:rPr>
          <w:rFonts w:hint="eastAsia"/>
        </w:rPr>
        <w:t>已登录用户从系统中退出登录。</w:t>
      </w:r>
    </w:p>
    <w:p w:rsidR="007535F8" w:rsidRPr="00321878" w:rsidRDefault="007535F8" w:rsidP="007535F8">
      <w:pPr>
        <w:pStyle w:val="Command"/>
      </w:pPr>
      <w:r w:rsidRPr="00321878">
        <w:lastRenderedPageBreak/>
        <w:t>【状态控制】</w:t>
      </w:r>
    </w:p>
    <w:p w:rsidR="007535F8" w:rsidRPr="00321878" w:rsidRDefault="00D63631" w:rsidP="007535F8">
      <w:r w:rsidRPr="00D63631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7535F8" w:rsidRPr="00321878" w:rsidRDefault="007535F8" w:rsidP="007535F8">
      <w:pPr>
        <w:pStyle w:val="Command"/>
      </w:pPr>
      <w:r w:rsidRPr="00321878">
        <w:t>【绑定变量】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3607"/>
        <w:gridCol w:w="2045"/>
        <w:gridCol w:w="3316"/>
      </w:tblGrid>
      <w:tr w:rsidR="007535F8" w:rsidRPr="00321878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OID</w:t>
            </w:r>
            <w:r w:rsidRPr="00321878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取值范围</w:t>
            </w:r>
          </w:p>
        </w:tc>
      </w:tr>
      <w:tr w:rsidR="007535F8" w:rsidRPr="00321878" w:rsidTr="00705440">
        <w:trPr>
          <w:cantSplit/>
        </w:trPr>
        <w:tc>
          <w:tcPr>
            <w:tcW w:w="3607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1.3.6.1.4.1.25506.2.2.1.1.2.1 (hh3cTerminalUserName)</w:t>
            </w:r>
          </w:p>
        </w:tc>
        <w:tc>
          <w:tcPr>
            <w:tcW w:w="2045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  <w:tr w:rsidR="007535F8" w:rsidRPr="00321878" w:rsidTr="00705440">
        <w:trPr>
          <w:cantSplit/>
        </w:trPr>
        <w:tc>
          <w:tcPr>
            <w:tcW w:w="3607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1.3.6.1.4.1.25506.2.2.1.1.2.2 (hh3cTerminalSource)</w:t>
            </w:r>
          </w:p>
        </w:tc>
        <w:tc>
          <w:tcPr>
            <w:tcW w:w="2045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</w:tbl>
    <w:p w:rsidR="007535F8" w:rsidRPr="00321878" w:rsidRDefault="007535F8" w:rsidP="007535F8"/>
    <w:p w:rsidR="007535F8" w:rsidRPr="00321878" w:rsidRDefault="007535F8" w:rsidP="007535F8">
      <w:pPr>
        <w:pStyle w:val="Command"/>
      </w:pPr>
      <w:r w:rsidRPr="00321878">
        <w:t>【处理建议】</w:t>
      </w:r>
    </w:p>
    <w:p w:rsidR="007535F8" w:rsidRPr="00321878" w:rsidRDefault="007535F8" w:rsidP="007535F8">
      <w:r w:rsidRPr="00321878">
        <w:rPr>
          <w:rFonts w:hint="eastAsia"/>
        </w:rPr>
        <w:t>无需</w:t>
      </w:r>
      <w:r w:rsidR="00730F13">
        <w:rPr>
          <w:rFonts w:hint="eastAsia"/>
        </w:rPr>
        <w:t>处理</w:t>
      </w:r>
      <w:r w:rsidRPr="00321878">
        <w:rPr>
          <w:rFonts w:hint="eastAsia"/>
        </w:rPr>
        <w:t>。</w:t>
      </w:r>
    </w:p>
    <w:p w:rsidR="0082709B" w:rsidRPr="0001767B" w:rsidRDefault="00AE3013" w:rsidP="0001767B">
      <w:pPr>
        <w:pStyle w:val="3"/>
      </w:pPr>
      <w:r w:rsidRPr="0001767B">
        <w:rPr>
          <w:rFonts w:hint="eastAsia"/>
        </w:rPr>
        <w:t>hh3cLogInAuthenFailure</w:t>
      </w:r>
    </w:p>
    <w:p w:rsidR="0082709B" w:rsidRPr="00321878" w:rsidRDefault="0082709B" w:rsidP="0082709B">
      <w:pPr>
        <w:pStyle w:val="Command"/>
      </w:pPr>
      <w:r w:rsidRPr="00321878">
        <w:t>【属性】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810"/>
        <w:gridCol w:w="7158"/>
      </w:tblGrid>
      <w:tr w:rsidR="0082709B" w:rsidRPr="00321878" w:rsidTr="004B1F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2709B" w:rsidRPr="00321878" w:rsidRDefault="0082709B" w:rsidP="004B1F9F">
            <w:pPr>
              <w:pStyle w:val="TableHeadingleft"/>
            </w:pPr>
            <w:r w:rsidRPr="00321878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2709B" w:rsidRPr="00321878" w:rsidRDefault="0082709B" w:rsidP="004B1F9F">
            <w:pPr>
              <w:pStyle w:val="TableText"/>
            </w:pPr>
            <w:r w:rsidRPr="0082709B">
              <w:rPr>
                <w:rFonts w:hint="eastAsia"/>
              </w:rPr>
              <w:t>1.3.6.1.4.1.25506.2.2.1.1.3.0.3</w:t>
            </w:r>
          </w:p>
        </w:tc>
      </w:tr>
      <w:tr w:rsidR="0082709B" w:rsidRPr="00321878" w:rsidTr="004B1F9F">
        <w:trPr>
          <w:cantSplit/>
        </w:trPr>
        <w:tc>
          <w:tcPr>
            <w:tcW w:w="1810" w:type="dxa"/>
          </w:tcPr>
          <w:p w:rsidR="0082709B" w:rsidRPr="00321878" w:rsidRDefault="0082709B" w:rsidP="004B1F9F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2709B" w:rsidRPr="00321878" w:rsidRDefault="0082709B" w:rsidP="004B1F9F">
            <w:pPr>
              <w:pStyle w:val="TableText"/>
            </w:pPr>
            <w:r w:rsidRPr="00321878">
              <w:t>hh3c-ui-man.mib</w:t>
            </w:r>
          </w:p>
        </w:tc>
      </w:tr>
      <w:tr w:rsidR="0082709B" w:rsidRPr="00321878" w:rsidTr="004B1F9F">
        <w:trPr>
          <w:cantSplit/>
        </w:trPr>
        <w:tc>
          <w:tcPr>
            <w:tcW w:w="1810" w:type="dxa"/>
          </w:tcPr>
          <w:p w:rsidR="0082709B" w:rsidRPr="00321878" w:rsidRDefault="0082709B" w:rsidP="004B1F9F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2709B" w:rsidRPr="00321878" w:rsidRDefault="0082709B" w:rsidP="004B1F9F">
            <w:pPr>
              <w:pStyle w:val="TableText"/>
            </w:pPr>
            <w:r w:rsidRPr="00321878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82709B" w:rsidRPr="00321878" w:rsidTr="004B1F9F">
        <w:trPr>
          <w:cantSplit/>
        </w:trPr>
        <w:tc>
          <w:tcPr>
            <w:tcW w:w="1810" w:type="dxa"/>
          </w:tcPr>
          <w:p w:rsidR="0082709B" w:rsidRPr="00321878" w:rsidRDefault="0082709B" w:rsidP="004B1F9F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2709B" w:rsidRPr="00321878" w:rsidRDefault="0082709B" w:rsidP="004B1F9F">
            <w:pPr>
              <w:pStyle w:val="TableText"/>
            </w:pPr>
            <w:r w:rsidRPr="00321878">
              <w:t>-</w:t>
            </w:r>
          </w:p>
        </w:tc>
      </w:tr>
      <w:tr w:rsidR="0082709B" w:rsidRPr="00321878" w:rsidTr="004B1F9F">
        <w:trPr>
          <w:cantSplit/>
        </w:trPr>
        <w:tc>
          <w:tcPr>
            <w:tcW w:w="1810" w:type="dxa"/>
          </w:tcPr>
          <w:p w:rsidR="0082709B" w:rsidRPr="00321878" w:rsidRDefault="0082709B" w:rsidP="004B1F9F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2709B" w:rsidRPr="00321878" w:rsidRDefault="0082709B" w:rsidP="004B1F9F">
            <w:pPr>
              <w:pStyle w:val="TableText"/>
            </w:pPr>
            <w:r w:rsidRPr="00321878">
              <w:rPr>
                <w:rFonts w:hint="eastAsia"/>
              </w:rPr>
              <w:t>开启</w:t>
            </w:r>
          </w:p>
        </w:tc>
      </w:tr>
    </w:tbl>
    <w:p w:rsidR="0082709B" w:rsidRPr="00321878" w:rsidRDefault="0082709B" w:rsidP="0082709B"/>
    <w:p w:rsidR="0082709B" w:rsidRPr="00321878" w:rsidRDefault="0082709B" w:rsidP="0082709B">
      <w:pPr>
        <w:pStyle w:val="Command"/>
      </w:pPr>
      <w:r w:rsidRPr="00321878">
        <w:t>【描述】</w:t>
      </w:r>
    </w:p>
    <w:p w:rsidR="0082709B" w:rsidRPr="00321878" w:rsidRDefault="0082709B" w:rsidP="0082709B">
      <w:r w:rsidRPr="00321878">
        <w:rPr>
          <w:rFonts w:hint="eastAsia"/>
        </w:rPr>
        <w:t>用户</w:t>
      </w:r>
      <w:r w:rsidR="0033139B">
        <w:rPr>
          <w:rFonts w:hint="eastAsia"/>
        </w:rPr>
        <w:t>登陆</w:t>
      </w:r>
      <w:r w:rsidR="001921FC">
        <w:rPr>
          <w:rFonts w:hint="eastAsia"/>
        </w:rPr>
        <w:t>系统</w:t>
      </w:r>
      <w:r w:rsidR="0033139B">
        <w:rPr>
          <w:rFonts w:hint="eastAsia"/>
        </w:rPr>
        <w:t>失败</w:t>
      </w:r>
      <w:r w:rsidRPr="00321878">
        <w:rPr>
          <w:rFonts w:hint="eastAsia"/>
        </w:rPr>
        <w:t>。</w:t>
      </w:r>
    </w:p>
    <w:p w:rsidR="0082709B" w:rsidRPr="00321878" w:rsidRDefault="0082709B" w:rsidP="0082709B">
      <w:pPr>
        <w:pStyle w:val="Command"/>
      </w:pPr>
      <w:r w:rsidRPr="00321878">
        <w:t>【状态控制】</w:t>
      </w:r>
    </w:p>
    <w:p w:rsidR="0082709B" w:rsidRPr="00321878" w:rsidRDefault="0082709B" w:rsidP="0082709B">
      <w:r w:rsidRPr="00D63631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82709B" w:rsidRPr="00321878" w:rsidRDefault="0082709B" w:rsidP="0082709B">
      <w:pPr>
        <w:pStyle w:val="Command"/>
      </w:pPr>
      <w:r w:rsidRPr="00321878">
        <w:t>【绑定变量】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3607"/>
        <w:gridCol w:w="2045"/>
        <w:gridCol w:w="3316"/>
      </w:tblGrid>
      <w:tr w:rsidR="0082709B" w:rsidRPr="00321878" w:rsidTr="004B1F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2709B" w:rsidRPr="00321878" w:rsidRDefault="0082709B" w:rsidP="004B1F9F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OID</w:t>
            </w:r>
            <w:r w:rsidRPr="00321878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2709B" w:rsidRPr="00321878" w:rsidRDefault="0082709B" w:rsidP="004B1F9F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2709B" w:rsidRPr="00321878" w:rsidRDefault="0082709B" w:rsidP="004B1F9F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取值范围</w:t>
            </w:r>
          </w:p>
        </w:tc>
      </w:tr>
      <w:tr w:rsidR="0082709B" w:rsidRPr="00321878" w:rsidTr="004B1F9F">
        <w:trPr>
          <w:cantSplit/>
        </w:trPr>
        <w:tc>
          <w:tcPr>
            <w:tcW w:w="3607" w:type="dxa"/>
          </w:tcPr>
          <w:p w:rsidR="0082709B" w:rsidRPr="00321878" w:rsidRDefault="0082709B" w:rsidP="004B1F9F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1.3.6.1.4.1.25506.2.2.1.1.2.1 (hh3cTerminalUserName)</w:t>
            </w:r>
          </w:p>
        </w:tc>
        <w:tc>
          <w:tcPr>
            <w:tcW w:w="2045" w:type="dxa"/>
          </w:tcPr>
          <w:p w:rsidR="0082709B" w:rsidRPr="00321878" w:rsidRDefault="0082709B" w:rsidP="004B1F9F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82709B" w:rsidRPr="00321878" w:rsidRDefault="0082709B" w:rsidP="004B1F9F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  <w:tr w:rsidR="0082709B" w:rsidRPr="00321878" w:rsidTr="004B1F9F">
        <w:trPr>
          <w:cantSplit/>
        </w:trPr>
        <w:tc>
          <w:tcPr>
            <w:tcW w:w="3607" w:type="dxa"/>
          </w:tcPr>
          <w:p w:rsidR="0082709B" w:rsidRPr="00321878" w:rsidRDefault="0082709B" w:rsidP="004B1F9F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1.3.6.1.4.1.25506.2.2.1.1.2.2 (hh3cTerminalSource)</w:t>
            </w:r>
          </w:p>
        </w:tc>
        <w:tc>
          <w:tcPr>
            <w:tcW w:w="2045" w:type="dxa"/>
          </w:tcPr>
          <w:p w:rsidR="0082709B" w:rsidRPr="00321878" w:rsidRDefault="0082709B" w:rsidP="004B1F9F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82709B" w:rsidRPr="00321878" w:rsidRDefault="0082709B" w:rsidP="004B1F9F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  <w:tr w:rsidR="002F7DDA" w:rsidRPr="00B1156A" w:rsidTr="002F7DDA">
        <w:tc>
          <w:tcPr>
            <w:tcW w:w="3607" w:type="dxa"/>
          </w:tcPr>
          <w:p w:rsidR="002F7DDA" w:rsidRPr="00B1156A" w:rsidRDefault="002F7DDA" w:rsidP="004B1F9F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</w:t>
            </w:r>
            <w:r w:rsidR="002A7B15">
              <w:rPr>
                <w:rFonts w:hint="eastAsia"/>
              </w:rPr>
              <w:t>.1</w:t>
            </w:r>
            <w:r w:rsidR="002A7B15">
              <w:rPr>
                <w:lang w:eastAsia="en-US"/>
              </w:rPr>
              <w:t>.1.2.</w:t>
            </w:r>
            <w:r w:rsidR="002A7B15">
              <w:rPr>
                <w:rFonts w:hint="eastAsia"/>
              </w:rPr>
              <w:t>3</w:t>
            </w:r>
            <w:r>
              <w:rPr>
                <w:lang w:eastAsia="en-US"/>
              </w:rPr>
              <w:t xml:space="preserve"> (</w:t>
            </w:r>
            <w:r w:rsidRPr="002F7DDA">
              <w:rPr>
                <w:lang w:eastAsia="en-US"/>
              </w:rPr>
              <w:t>hh3cTerminalUserAuthFailureReason</w:t>
            </w:r>
            <w:r>
              <w:rPr>
                <w:lang w:eastAsia="en-US"/>
              </w:rPr>
              <w:t>)</w:t>
            </w:r>
          </w:p>
        </w:tc>
        <w:tc>
          <w:tcPr>
            <w:tcW w:w="2045" w:type="dxa"/>
          </w:tcPr>
          <w:p w:rsidR="002F7DDA" w:rsidRPr="00B1156A" w:rsidRDefault="002F7DDA" w:rsidP="004B1F9F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F7DDA" w:rsidRDefault="002F7DDA" w:rsidP="004B1F9F">
            <w:pPr>
              <w:pStyle w:val="TableText"/>
            </w:pPr>
            <w:r>
              <w:rPr>
                <w:lang w:eastAsia="en-US"/>
              </w:rPr>
              <w:t>exceedRetries(1)</w:t>
            </w:r>
          </w:p>
          <w:p w:rsidR="002F7DDA" w:rsidRDefault="002F7DDA" w:rsidP="004B1F9F">
            <w:pPr>
              <w:pStyle w:val="TableText"/>
            </w:pPr>
            <w:r>
              <w:rPr>
                <w:lang w:eastAsia="en-US"/>
              </w:rPr>
              <w:t>authTimeout(2)</w:t>
            </w:r>
          </w:p>
          <w:p w:rsidR="002F7DDA" w:rsidRPr="00B1156A" w:rsidRDefault="002F7DDA" w:rsidP="004B1F9F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otherReason(3)</w:t>
            </w:r>
          </w:p>
        </w:tc>
      </w:tr>
    </w:tbl>
    <w:p w:rsidR="0082709B" w:rsidRPr="00321878" w:rsidRDefault="0082709B" w:rsidP="0082709B"/>
    <w:p w:rsidR="0082709B" w:rsidRPr="00321878" w:rsidRDefault="0082709B" w:rsidP="0082709B">
      <w:pPr>
        <w:pStyle w:val="Command"/>
      </w:pPr>
      <w:r w:rsidRPr="00321878">
        <w:t>【处理建议】</w:t>
      </w:r>
    </w:p>
    <w:p w:rsidR="0082709B" w:rsidRPr="00321878" w:rsidRDefault="0082709B" w:rsidP="0082709B">
      <w:r w:rsidRPr="00321878">
        <w:rPr>
          <w:rFonts w:hint="eastAsia"/>
        </w:rPr>
        <w:t>无需</w:t>
      </w:r>
      <w:r>
        <w:rPr>
          <w:rFonts w:hint="eastAsia"/>
        </w:rPr>
        <w:t>处理</w:t>
      </w:r>
      <w:r w:rsidRPr="00321878">
        <w:rPr>
          <w:rFonts w:hint="eastAsia"/>
        </w:rPr>
        <w:t>。</w:t>
      </w:r>
    </w:p>
    <w:p w:rsidR="00887319" w:rsidRPr="00321878" w:rsidRDefault="00887319" w:rsidP="0044780D"/>
    <w:sectPr w:rsidR="00887319" w:rsidRPr="00321878" w:rsidSect="00321878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FD" w:rsidRDefault="003D65FD">
      <w:r>
        <w:separator/>
      </w:r>
    </w:p>
  </w:endnote>
  <w:endnote w:type="continuationSeparator" w:id="0">
    <w:p w:rsidR="003D65FD" w:rsidRDefault="003D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Hv">
    <w:altName w:val="Arial"/>
    <w:charset w:val="00"/>
    <w:family w:val="swiss"/>
    <w:pitch w:val="variable"/>
    <w:sig w:usb0="00000001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Arial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Md"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2170"/>
      <w:docPartObj>
        <w:docPartGallery w:val="Page Numbers (Bottom of Page)"/>
        <w:docPartUnique/>
      </w:docPartObj>
    </w:sdtPr>
    <w:sdtEndPr/>
    <w:sdtContent>
      <w:p w:rsidR="0059748F" w:rsidRPr="00020766" w:rsidRDefault="00FD2EB3" w:rsidP="00020766">
        <w:pPr>
          <w:pStyle w:val="a5"/>
        </w:pPr>
        <w:r>
          <w:fldChar w:fldCharType="begin"/>
        </w:r>
        <w:r w:rsidR="00F86011">
          <w:instrText>PAGE   \* MERGEFORMAT</w:instrText>
        </w:r>
        <w:r>
          <w:fldChar w:fldCharType="separate"/>
        </w:r>
        <w:r w:rsidR="008A790E" w:rsidRPr="008A790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FD" w:rsidRDefault="003D65FD">
      <w:r>
        <w:separator/>
      </w:r>
    </w:p>
  </w:footnote>
  <w:footnote w:type="continuationSeparator" w:id="0">
    <w:p w:rsidR="003D65FD" w:rsidRDefault="003D6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 w15:restartNumberingAfterBreak="0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 w15:restartNumberingAfterBreak="0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 w15:restartNumberingAfterBreak="0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67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 w15:restartNumberingAfterBreak="0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 w15:restartNumberingAfterBreak="0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 w15:restartNumberingAfterBreak="0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 w15:restartNumberingAfterBreak="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 w15:restartNumberingAfterBreak="0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 w15:restartNumberingAfterBreak="0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 w15:restartNumberingAfterBreak="0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 w15:restartNumberingAfterBreak="0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 w15:restartNumberingAfterBreak="0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2D5B"/>
    <w:rsid w:val="000050E8"/>
    <w:rsid w:val="00006F05"/>
    <w:rsid w:val="00010779"/>
    <w:rsid w:val="00012FDA"/>
    <w:rsid w:val="00016337"/>
    <w:rsid w:val="000169A3"/>
    <w:rsid w:val="0001767B"/>
    <w:rsid w:val="00020157"/>
    <w:rsid w:val="00020766"/>
    <w:rsid w:val="00024D08"/>
    <w:rsid w:val="000269C5"/>
    <w:rsid w:val="00031B0C"/>
    <w:rsid w:val="0003248E"/>
    <w:rsid w:val="00033C8F"/>
    <w:rsid w:val="00040D42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0F3806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1FC"/>
    <w:rsid w:val="00192CCE"/>
    <w:rsid w:val="00196F7C"/>
    <w:rsid w:val="00197B55"/>
    <w:rsid w:val="001A3764"/>
    <w:rsid w:val="001A482A"/>
    <w:rsid w:val="001A7BF6"/>
    <w:rsid w:val="001B10AC"/>
    <w:rsid w:val="001B40F6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B15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2F7DDA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1878"/>
    <w:rsid w:val="0032539E"/>
    <w:rsid w:val="003254B9"/>
    <w:rsid w:val="0033139B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3687"/>
    <w:rsid w:val="003C41BD"/>
    <w:rsid w:val="003C6BA8"/>
    <w:rsid w:val="003D1AFF"/>
    <w:rsid w:val="003D1BA1"/>
    <w:rsid w:val="003D31B7"/>
    <w:rsid w:val="003D5FC1"/>
    <w:rsid w:val="003D65FD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3B1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1FCD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32355"/>
    <w:rsid w:val="0064048A"/>
    <w:rsid w:val="006448C8"/>
    <w:rsid w:val="00645E2B"/>
    <w:rsid w:val="00647713"/>
    <w:rsid w:val="006518EC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0F13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535F8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09B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A790E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3013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513E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3631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628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1B56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2B94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30EB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2EB3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docId w15:val="{32D9130A-467D-4E79-B39D-033A6A08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21878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321878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321878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321878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321878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321878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321878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321878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321878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321878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321878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321878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321878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321878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321878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321878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321878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321878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321878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321878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321878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321878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321878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321878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321878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321878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321878"/>
    <w:pPr>
      <w:spacing w:before="80" w:after="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qFormat/>
    <w:rsid w:val="00321878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321878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321878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321878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321878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321878"/>
    <w:pPr>
      <w:ind w:left="1260"/>
    </w:pPr>
  </w:style>
  <w:style w:type="paragraph" w:styleId="50">
    <w:name w:val="toc 5"/>
    <w:basedOn w:val="a0"/>
    <w:next w:val="a0"/>
    <w:autoRedefine/>
    <w:rsid w:val="00321878"/>
    <w:pPr>
      <w:ind w:left="1680"/>
    </w:pPr>
  </w:style>
  <w:style w:type="paragraph" w:styleId="60">
    <w:name w:val="toc 6"/>
    <w:basedOn w:val="a0"/>
    <w:next w:val="a0"/>
    <w:autoRedefine/>
    <w:rsid w:val="00321878"/>
    <w:pPr>
      <w:ind w:left="2100"/>
    </w:pPr>
  </w:style>
  <w:style w:type="paragraph" w:styleId="70">
    <w:name w:val="toc 7"/>
    <w:basedOn w:val="a0"/>
    <w:next w:val="a0"/>
    <w:autoRedefine/>
    <w:rsid w:val="00321878"/>
    <w:pPr>
      <w:ind w:left="2520"/>
    </w:pPr>
  </w:style>
  <w:style w:type="paragraph" w:styleId="80">
    <w:name w:val="toc 8"/>
    <w:basedOn w:val="a0"/>
    <w:next w:val="a0"/>
    <w:autoRedefine/>
    <w:rsid w:val="00321878"/>
    <w:pPr>
      <w:ind w:left="2940"/>
    </w:pPr>
  </w:style>
  <w:style w:type="paragraph" w:styleId="90">
    <w:name w:val="toc 9"/>
    <w:basedOn w:val="a0"/>
    <w:next w:val="a0"/>
    <w:autoRedefine/>
    <w:rsid w:val="00321878"/>
    <w:pPr>
      <w:ind w:left="3360"/>
    </w:pPr>
  </w:style>
  <w:style w:type="paragraph" w:styleId="a8">
    <w:name w:val="Document Map"/>
    <w:basedOn w:val="a0"/>
    <w:semiHidden/>
    <w:rsid w:val="00321878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321878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321878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321878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321878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321878"/>
    <w:rPr>
      <w:color w:val="0000FF"/>
      <w:u w:val="single"/>
    </w:rPr>
  </w:style>
  <w:style w:type="character" w:styleId="aa">
    <w:name w:val="annotation reference"/>
    <w:basedOn w:val="a1"/>
    <w:semiHidden/>
    <w:rsid w:val="00321878"/>
    <w:rPr>
      <w:sz w:val="21"/>
      <w:szCs w:val="21"/>
    </w:rPr>
  </w:style>
  <w:style w:type="paragraph" w:styleId="ab">
    <w:name w:val="annotation text"/>
    <w:basedOn w:val="a0"/>
    <w:link w:val="Char0"/>
    <w:semiHidden/>
    <w:rsid w:val="00321878"/>
    <w:pPr>
      <w:jc w:val="left"/>
    </w:pPr>
  </w:style>
  <w:style w:type="paragraph" w:styleId="ac">
    <w:name w:val="annotation subject"/>
    <w:basedOn w:val="ab"/>
    <w:next w:val="ab"/>
    <w:semiHidden/>
    <w:rsid w:val="00321878"/>
    <w:rPr>
      <w:b/>
      <w:bCs/>
    </w:rPr>
  </w:style>
  <w:style w:type="paragraph" w:styleId="ad">
    <w:name w:val="Balloon Text"/>
    <w:basedOn w:val="a0"/>
    <w:semiHidden/>
    <w:rsid w:val="00321878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321878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321878"/>
    <w:pPr>
      <w:widowControl w:val="0"/>
    </w:pPr>
    <w:rPr>
      <w:rFonts w:ascii="Arial" w:hAnsi="Arial"/>
      <w:sz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321878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321878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321878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321878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321878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321878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321878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321878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321878"/>
    <w:pPr>
      <w:numPr>
        <w:ilvl w:val="1"/>
      </w:numPr>
    </w:pPr>
  </w:style>
  <w:style w:type="paragraph" w:customStyle="1" w:styleId="ItemIndent1">
    <w:name w:val="Item Indent_1"/>
    <w:basedOn w:val="a0"/>
    <w:qFormat/>
    <w:rsid w:val="00321878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321878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321878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321878"/>
    <w:pPr>
      <w:numPr>
        <w:ilvl w:val="2"/>
      </w:numPr>
    </w:pPr>
  </w:style>
  <w:style w:type="paragraph" w:customStyle="1" w:styleId="ItemIndent3">
    <w:name w:val="Item Indent_3"/>
    <w:basedOn w:val="a0"/>
    <w:rsid w:val="00321878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321878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321878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321878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321878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321878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paragraph" w:customStyle="1" w:styleId="Itemstep3">
    <w:name w:val="Item step_3"/>
    <w:basedOn w:val="a0"/>
    <w:semiHidden/>
    <w:rsid w:val="00321878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321878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321878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321878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321878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321878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321878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321878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321878"/>
    <w:pPr>
      <w:ind w:left="1134"/>
    </w:pPr>
  </w:style>
  <w:style w:type="paragraph" w:customStyle="1" w:styleId="TerminalDisplayIndent2">
    <w:name w:val="Terminal Display Indent_2"/>
    <w:basedOn w:val="TerminalDisplay"/>
    <w:rsid w:val="00321878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BoldText">
    <w:name w:val="Bold Text"/>
    <w:qFormat/>
    <w:rsid w:val="00321878"/>
    <w:rPr>
      <w:rFonts w:ascii="Futura Hv" w:hAnsi="Futura Hv"/>
    </w:rPr>
  </w:style>
  <w:style w:type="paragraph" w:customStyle="1" w:styleId="Spacer">
    <w:name w:val="Spacer"/>
    <w:next w:val="a0"/>
    <w:link w:val="SpacerChar"/>
    <w:rsid w:val="00321878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321878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character" w:customStyle="1" w:styleId="TerminalDisplayChar">
    <w:name w:val="Terminal Display Char"/>
    <w:basedOn w:val="a1"/>
    <w:link w:val="TerminalDisplay"/>
    <w:rsid w:val="00321878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321878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321878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321878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321878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321878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321878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321878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321878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321878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321878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321878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321878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321878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321878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321878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321878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321878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321878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321878"/>
    <w:pPr>
      <w:numPr>
        <w:numId w:val="42"/>
      </w:numPr>
    </w:pPr>
  </w:style>
  <w:style w:type="numbering" w:styleId="111111">
    <w:name w:val="Outline List 1"/>
    <w:basedOn w:val="a3"/>
    <w:rsid w:val="00321878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321878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321878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321878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321878"/>
    <w:pPr>
      <w:spacing w:before="40" w:after="40"/>
      <w:ind w:left="62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321878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321878"/>
    <w:pPr>
      <w:widowControl w:val="0"/>
      <w:jc w:val="left"/>
    </w:pPr>
  </w:style>
  <w:style w:type="table" w:styleId="31">
    <w:name w:val="Table Colorful 3"/>
    <w:basedOn w:val="a2"/>
    <w:rsid w:val="00321878"/>
    <w:pPr>
      <w:spacing w:before="40" w:after="80"/>
      <w:ind w:left="624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321878"/>
    <w:pPr>
      <w:ind w:left="840" w:hanging="420"/>
    </w:pPr>
  </w:style>
  <w:style w:type="character" w:styleId="afd">
    <w:name w:val="Strong"/>
    <w:basedOn w:val="a1"/>
    <w:uiPriority w:val="22"/>
    <w:qFormat/>
    <w:rsid w:val="00321878"/>
    <w:rPr>
      <w:b/>
      <w:bCs/>
    </w:rPr>
  </w:style>
  <w:style w:type="paragraph" w:styleId="afe">
    <w:name w:val="Normal (Web)"/>
    <w:basedOn w:val="a0"/>
    <w:uiPriority w:val="99"/>
    <w:unhideWhenUsed/>
    <w:rsid w:val="00321878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5F67A-7943-4349-B865-6AF099F2F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128</TotalTime>
  <Pages>2</Pages>
  <Words>190</Words>
  <Characters>1083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1271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RD-Info-Template</dc:creator>
  <cp:lastModifiedBy>chaopeng KF7199 (RD)</cp:lastModifiedBy>
  <cp:revision>35</cp:revision>
  <cp:lastPrinted>2010-05-04T10:01:00Z</cp:lastPrinted>
  <dcterms:created xsi:type="dcterms:W3CDTF">2014-07-09T08:19:00Z</dcterms:created>
  <dcterms:modified xsi:type="dcterms:W3CDTF">2020-03-23T11:20:00Z</dcterms:modified>
</cp:coreProperties>
</file>